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E0035" w14:textId="74D9FE38" w:rsidR="006B2F86" w:rsidRDefault="00382B9B" w:rsidP="00E71FC3">
      <w:pPr>
        <w:pStyle w:val="NoSpacing"/>
      </w:pPr>
      <w:r>
        <w:rPr>
          <w:u w:val="single"/>
        </w:rPr>
        <w:t>Elizabeth a CHAMBUR</w:t>
      </w:r>
      <w:r>
        <w:t xml:space="preserve">   </w:t>
      </w:r>
      <w:proofErr w:type="gramStart"/>
      <w:r>
        <w:t xml:space="preserve">   (</w:t>
      </w:r>
      <w:proofErr w:type="gramEnd"/>
      <w:r>
        <w:t>fl.1506)</w:t>
      </w:r>
    </w:p>
    <w:p w14:paraId="69FAA1DA" w14:textId="701C76B4" w:rsidR="00382B9B" w:rsidRDefault="00382B9B" w:rsidP="00E71FC3">
      <w:pPr>
        <w:pStyle w:val="NoSpacing"/>
      </w:pPr>
      <w:r>
        <w:t>of Faversham, Kent.</w:t>
      </w:r>
    </w:p>
    <w:p w14:paraId="0F02BA73" w14:textId="76B78658" w:rsidR="00382B9B" w:rsidRDefault="00382B9B" w:rsidP="00E71FC3">
      <w:pPr>
        <w:pStyle w:val="NoSpacing"/>
      </w:pPr>
    </w:p>
    <w:p w14:paraId="79A9E37D" w14:textId="058926A1" w:rsidR="00382B9B" w:rsidRDefault="00382B9B" w:rsidP="00E71FC3">
      <w:pPr>
        <w:pStyle w:val="NoSpacing"/>
      </w:pPr>
    </w:p>
    <w:p w14:paraId="799B9779" w14:textId="48459677" w:rsidR="00382B9B" w:rsidRDefault="00382B9B" w:rsidP="00E71FC3">
      <w:pPr>
        <w:pStyle w:val="NoSpacing"/>
      </w:pPr>
      <w:r>
        <w:tab/>
        <w:t>1506</w:t>
      </w:r>
      <w:r>
        <w:tab/>
        <w:t>She made her Will.</w:t>
      </w:r>
    </w:p>
    <w:p w14:paraId="30AA2EF2" w14:textId="40270DDD" w:rsidR="00382B9B" w:rsidRDefault="00382B9B" w:rsidP="00E71FC3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PRC/32/10/140b)</w:t>
      </w:r>
    </w:p>
    <w:p w14:paraId="354BA6EF" w14:textId="324FFBE3" w:rsidR="00382B9B" w:rsidRDefault="00382B9B" w:rsidP="00E71FC3">
      <w:pPr>
        <w:pStyle w:val="NoSpacing"/>
      </w:pPr>
    </w:p>
    <w:p w14:paraId="417EFDDE" w14:textId="3FDE15A6" w:rsidR="00382B9B" w:rsidRDefault="00382B9B" w:rsidP="00E71FC3">
      <w:pPr>
        <w:pStyle w:val="NoSpacing"/>
      </w:pPr>
    </w:p>
    <w:p w14:paraId="45F15FA4" w14:textId="3EA95493" w:rsidR="00382B9B" w:rsidRPr="00382B9B" w:rsidRDefault="00382B9B" w:rsidP="00E71FC3">
      <w:pPr>
        <w:pStyle w:val="NoSpacing"/>
      </w:pPr>
      <w:r>
        <w:t>18 February 2018</w:t>
      </w:r>
      <w:bookmarkStart w:id="0" w:name="_GoBack"/>
      <w:bookmarkEnd w:id="0"/>
    </w:p>
    <w:sectPr w:rsidR="00382B9B" w:rsidRPr="00382B9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7CF88" w14:textId="77777777" w:rsidR="00382B9B" w:rsidRDefault="00382B9B" w:rsidP="00E71FC3">
      <w:pPr>
        <w:spacing w:after="0" w:line="240" w:lineRule="auto"/>
      </w:pPr>
      <w:r>
        <w:separator/>
      </w:r>
    </w:p>
  </w:endnote>
  <w:endnote w:type="continuationSeparator" w:id="0">
    <w:p w14:paraId="2D9E90AC" w14:textId="77777777" w:rsidR="00382B9B" w:rsidRDefault="00382B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1B7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AA5C8" w14:textId="77777777" w:rsidR="00382B9B" w:rsidRDefault="00382B9B" w:rsidP="00E71FC3">
      <w:pPr>
        <w:spacing w:after="0" w:line="240" w:lineRule="auto"/>
      </w:pPr>
      <w:r>
        <w:separator/>
      </w:r>
    </w:p>
  </w:footnote>
  <w:footnote w:type="continuationSeparator" w:id="0">
    <w:p w14:paraId="34CCBD2B" w14:textId="77777777" w:rsidR="00382B9B" w:rsidRDefault="00382B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B9B"/>
    <w:rsid w:val="001A7C09"/>
    <w:rsid w:val="00382B9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2562E"/>
  <w15:chartTrackingRefBased/>
  <w15:docId w15:val="{123C9B16-988F-4854-A2AF-D99F31549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2018-02-18T11:30:00Z</dcterms:created>
  <dcterms:modified xsi:type="dcterms:W3CDTF">2018-02-18T11:32:00Z</dcterms:modified>
</cp:coreProperties>
</file>